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AB0" w:rsidRDefault="00B02AB0" w:rsidP="00B02A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KECHE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:rsidR="00B02AB0" w:rsidRDefault="00B02AB0" w:rsidP="00B02A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B02AB0" w:rsidRDefault="00B02AB0" w:rsidP="00B02A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02AB0" w:rsidRDefault="00B02AB0" w:rsidP="00B02A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02AB0" w:rsidRDefault="00B02AB0" w:rsidP="009A1C17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Mar.1425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acolyte </w:t>
      </w:r>
      <w:r w:rsidR="009A1C17">
        <w:rPr>
          <w:rFonts w:ascii="Times New Roman" w:hAnsi="Times New Roman" w:cs="Times New Roman"/>
          <w:sz w:val="24"/>
          <w:szCs w:val="24"/>
        </w:rPr>
        <w:t xml:space="preserve">and subdeacon </w:t>
      </w:r>
      <w:r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Parish Church, Devon, by Edmund</w:t>
      </w:r>
      <w:r w:rsidR="009A1C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Lacy, Bishop of Exeter.</w:t>
      </w:r>
    </w:p>
    <w:p w:rsidR="00B02AB0" w:rsidRDefault="00B02AB0" w:rsidP="00B02A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vol.4 pp.92-3)</w:t>
      </w:r>
    </w:p>
    <w:p w:rsidR="00016C2E" w:rsidRDefault="00016C2E" w:rsidP="00B02A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Mar.</w:t>
      </w:r>
      <w:r>
        <w:rPr>
          <w:rFonts w:ascii="Times New Roman" w:hAnsi="Times New Roman" w:cs="Times New Roman"/>
          <w:sz w:val="24"/>
          <w:szCs w:val="24"/>
        </w:rPr>
        <w:tab/>
        <w:t>He was ordained deacon in the same place, also by the Bishop.</w:t>
      </w:r>
    </w:p>
    <w:p w:rsidR="00016C2E" w:rsidRDefault="00016C2E" w:rsidP="00B02A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(ibid.p.94)</w:t>
      </w:r>
    </w:p>
    <w:p w:rsidR="002B0586" w:rsidRDefault="002B0586" w:rsidP="002B05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Apr.</w:t>
      </w:r>
      <w:r>
        <w:rPr>
          <w:rFonts w:ascii="Times New Roman" w:hAnsi="Times New Roman" w:cs="Times New Roman"/>
          <w:sz w:val="24"/>
          <w:szCs w:val="24"/>
        </w:rPr>
        <w:tab/>
        <w:t xml:space="preserve"> He was ordained priest in the convent of Launceston by the Bishop.</w:t>
      </w:r>
    </w:p>
    <w:p w:rsidR="002B0586" w:rsidRDefault="002B0586" w:rsidP="002B05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(ibid.p.97)</w:t>
      </w:r>
    </w:p>
    <w:p w:rsidR="002B0586" w:rsidRDefault="002B0586" w:rsidP="00B02AB0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02AB0" w:rsidRDefault="00B02AB0" w:rsidP="00B02A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02AB0" w:rsidRDefault="00B02AB0" w:rsidP="00B02A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02AB0" w:rsidRDefault="00B02AB0" w:rsidP="00B02A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March 2016</w:t>
      </w:r>
    </w:p>
    <w:p w:rsidR="00016C2E" w:rsidRPr="0070763A" w:rsidRDefault="00016C2E" w:rsidP="00B02A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March 2016</w:t>
      </w:r>
    </w:p>
    <w:p w:rsidR="006B2F86" w:rsidRPr="00B02AB0" w:rsidRDefault="002B058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B02AB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AB0" w:rsidRDefault="00B02AB0" w:rsidP="00E71FC3">
      <w:pPr>
        <w:spacing w:after="0" w:line="240" w:lineRule="auto"/>
      </w:pPr>
      <w:r>
        <w:separator/>
      </w:r>
    </w:p>
  </w:endnote>
  <w:endnote w:type="continuationSeparator" w:id="0">
    <w:p w:rsidR="00B02AB0" w:rsidRDefault="00B02AB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AB0" w:rsidRDefault="00B02AB0" w:rsidP="00E71FC3">
      <w:pPr>
        <w:spacing w:after="0" w:line="240" w:lineRule="auto"/>
      </w:pPr>
      <w:r>
        <w:separator/>
      </w:r>
    </w:p>
  </w:footnote>
  <w:footnote w:type="continuationSeparator" w:id="0">
    <w:p w:rsidR="00B02AB0" w:rsidRDefault="00B02AB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AB0"/>
    <w:rsid w:val="00016C2E"/>
    <w:rsid w:val="002B0586"/>
    <w:rsid w:val="009A1C17"/>
    <w:rsid w:val="00AB52E8"/>
    <w:rsid w:val="00B02AB0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1F0B5"/>
  <w15:chartTrackingRefBased/>
  <w15:docId w15:val="{11FCFBB7-0BC6-46FD-8BC4-E4C72A46F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2016-03-03T19:58:00Z</dcterms:created>
  <dcterms:modified xsi:type="dcterms:W3CDTF">2016-03-14T12:40:00Z</dcterms:modified>
</cp:coreProperties>
</file>